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4A616" w14:textId="323BE0CD" w:rsidR="00D62E6E" w:rsidRPr="00092F35" w:rsidRDefault="00D62E6E" w:rsidP="00D62E6E">
      <w:pPr>
        <w:keepNext/>
        <w:spacing w:after="480" w:line="360" w:lineRule="auto"/>
        <w:jc w:val="right"/>
        <w:outlineLvl w:val="2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092F35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Załącznik nr </w:t>
      </w:r>
      <w:r w:rsidR="00092F35" w:rsidRPr="00092F35">
        <w:rPr>
          <w:rFonts w:ascii="Arial" w:eastAsia="Times New Roman" w:hAnsi="Arial" w:cs="Arial"/>
          <w:bCs/>
          <w:sz w:val="18"/>
          <w:szCs w:val="18"/>
          <w:lang w:eastAsia="pl-PL"/>
        </w:rPr>
        <w:t>3</w:t>
      </w:r>
      <w:r w:rsidRPr="00092F35">
        <w:rPr>
          <w:rFonts w:ascii="Arial" w:eastAsia="Times New Roman" w:hAnsi="Arial" w:cs="Arial"/>
          <w:bCs/>
          <w:sz w:val="18"/>
          <w:szCs w:val="18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092F35" w14:paraId="4954F96E" w14:textId="77777777" w:rsidTr="00D62E6E">
        <w:tc>
          <w:tcPr>
            <w:tcW w:w="2800" w:type="dxa"/>
          </w:tcPr>
          <w:p w14:paraId="6F846E10" w14:textId="77777777" w:rsidR="00D62E6E" w:rsidRPr="00092F35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092F35">
              <w:rPr>
                <w:rFonts w:ascii="Arial" w:hAnsi="Arial" w:cs="Arial"/>
                <w:b/>
                <w:sz w:val="18"/>
                <w:szCs w:val="18"/>
              </w:rPr>
              <w:t>Wykonawca</w:t>
            </w:r>
            <w:r w:rsidRPr="00092F35">
              <w:rPr>
                <w:rFonts w:ascii="Arial" w:hAnsi="Arial" w:cs="Arial"/>
                <w:bCs/>
                <w:sz w:val="18"/>
                <w:szCs w:val="18"/>
              </w:rPr>
              <w:t>:</w:t>
            </w:r>
          </w:p>
        </w:tc>
        <w:tc>
          <w:tcPr>
            <w:tcW w:w="6272" w:type="dxa"/>
          </w:tcPr>
          <w:p w14:paraId="467F4503" w14:textId="77777777" w:rsidR="00D62E6E" w:rsidRPr="00092F35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1B875ED5" w14:textId="77777777" w:rsidR="00D62E6E" w:rsidRPr="00092F35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  <w:r w:rsidRPr="00092F35"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334DC395" w14:textId="77777777" w:rsidR="00D62E6E" w:rsidRPr="00092F35" w:rsidRDefault="00D62E6E" w:rsidP="00D62E6E">
            <w:pPr>
              <w:spacing w:after="12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92F3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092F35"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 xml:space="preserve"> </w:t>
            </w:r>
            <w:r w:rsidRPr="00092F3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092F35" w14:paraId="7BC36F14" w14:textId="77777777" w:rsidTr="00D62E6E">
        <w:tc>
          <w:tcPr>
            <w:tcW w:w="2800" w:type="dxa"/>
          </w:tcPr>
          <w:p w14:paraId="5BF1C3AE" w14:textId="77777777" w:rsidR="00D62E6E" w:rsidRPr="00092F35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092F35">
              <w:rPr>
                <w:rFonts w:ascii="Arial" w:hAnsi="Arial" w:cs="Arial"/>
                <w:sz w:val="18"/>
                <w:szCs w:val="18"/>
              </w:rPr>
              <w:t>reprezentowany przez:</w:t>
            </w:r>
          </w:p>
        </w:tc>
        <w:tc>
          <w:tcPr>
            <w:tcW w:w="6272" w:type="dxa"/>
          </w:tcPr>
          <w:p w14:paraId="64ECD86E" w14:textId="77777777" w:rsidR="00D62E6E" w:rsidRPr="00092F35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</w:p>
          <w:p w14:paraId="6D37D537" w14:textId="77777777" w:rsidR="00D62E6E" w:rsidRPr="00092F35" w:rsidRDefault="00D62E6E" w:rsidP="00D62E6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</w:pPr>
            <w:r w:rsidRPr="00092F35">
              <w:rPr>
                <w:rFonts w:ascii="Arial" w:eastAsia="Times New Roman" w:hAnsi="Arial" w:cs="Arial"/>
                <w:bCs/>
                <w:sz w:val="18"/>
                <w:szCs w:val="18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1FB9658" w14:textId="77777777" w:rsidR="00D62E6E" w:rsidRPr="00092F35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092F3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092F35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092F3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13894C8D" w14:textId="77777777" w:rsidR="00BC121E" w:rsidRPr="00092F35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bCs/>
          <w:sz w:val="18"/>
          <w:szCs w:val="18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D9787B" w:rsidRPr="00092F35" w14:paraId="248E5ABB" w14:textId="77777777" w:rsidTr="0080553B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6CF4CA" w14:textId="77777777" w:rsidR="00D9787B" w:rsidRPr="00092F35" w:rsidRDefault="00D9787B" w:rsidP="0080553B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092F3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OŚWIADCZENIE WYKONAWCY </w:t>
            </w:r>
          </w:p>
          <w:p w14:paraId="0AF7D2F6" w14:textId="2EE84587" w:rsidR="00D9787B" w:rsidRPr="00092F35" w:rsidRDefault="00D9787B" w:rsidP="0080553B">
            <w:pPr>
              <w:spacing w:after="120" w:line="36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92F3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składane w zakresie art. 108 ust. 1 pkt. 5 ustawy z dnia 11 września 2019 r. Prawo zamówień publicznych (t.j. Dz. U. z 2024 r. poz. 1320 z pĂłĹşn. zm.) (dalej jako: ustawa Pzp), dotyczące:</w:t>
            </w:r>
          </w:p>
          <w:p w14:paraId="6064EF39" w14:textId="77777777" w:rsidR="00D9787B" w:rsidRPr="00092F35" w:rsidRDefault="00D9787B" w:rsidP="008055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92F3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przynależności lub braku przynależności do grupy kapitałowej </w:t>
            </w:r>
          </w:p>
          <w:p w14:paraId="1B3A3EF7" w14:textId="77777777" w:rsidR="00D9787B" w:rsidRPr="00092F35" w:rsidRDefault="00D9787B" w:rsidP="0080553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242E49C4" w14:textId="043B78FA" w:rsidR="00BC121E" w:rsidRPr="00092F35" w:rsidRDefault="00D9787B" w:rsidP="00D62E6E">
      <w:pPr>
        <w:spacing w:before="60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092F35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C93F0A" w:rsidRPr="00092F35"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="00BC121E" w:rsidRPr="00092F35">
        <w:rPr>
          <w:rFonts w:ascii="Arial" w:eastAsia="Times New Roman" w:hAnsi="Arial" w:cs="Arial"/>
          <w:sz w:val="18"/>
          <w:szCs w:val="18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092F35" w14:paraId="2A03937F" w14:textId="77777777" w:rsidTr="00D62E6E">
        <w:tc>
          <w:tcPr>
            <w:tcW w:w="2269" w:type="dxa"/>
          </w:tcPr>
          <w:p w14:paraId="1ED09C7A" w14:textId="77777777" w:rsidR="00D62E6E" w:rsidRPr="00092F35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92F3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440FB79B" w14:textId="62B751DC" w:rsidR="00D62E6E" w:rsidRPr="00092F35" w:rsidRDefault="00D9787B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092F3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Remonty cząstkowe nawierzchni bitumicznych na drogach powiatowych  masą asfaltową na gorąco</w:t>
            </w:r>
            <w:r w:rsidR="00D62E6E" w:rsidRPr="00092F35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.</w:t>
            </w:r>
          </w:p>
        </w:tc>
      </w:tr>
      <w:tr w:rsidR="00D9787B" w:rsidRPr="00092F35" w14:paraId="3749F978" w14:textId="77777777" w:rsidTr="0080553B">
        <w:tc>
          <w:tcPr>
            <w:tcW w:w="2269" w:type="dxa"/>
          </w:tcPr>
          <w:p w14:paraId="049B403F" w14:textId="77777777" w:rsidR="00D9787B" w:rsidRPr="00092F35" w:rsidRDefault="00D9787B" w:rsidP="0080553B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92F3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52FC620A" w14:textId="11699530" w:rsidR="00D9787B" w:rsidRPr="00092F35" w:rsidRDefault="00D9787B" w:rsidP="0080553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</w:pPr>
            <w:r w:rsidRPr="00092F35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PZD.253.10.4.2026.BD</w:t>
            </w:r>
          </w:p>
        </w:tc>
      </w:tr>
    </w:tbl>
    <w:p w14:paraId="64054245" w14:textId="1305E8AF" w:rsidR="00BC121E" w:rsidRPr="00092F35" w:rsidRDefault="00D9787B" w:rsidP="00A64FCF">
      <w:pPr>
        <w:spacing w:before="240" w:after="240" w:line="360" w:lineRule="auto"/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 w:rsidRPr="00092F35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BC121E" w:rsidRPr="00092F35">
        <w:rPr>
          <w:rFonts w:ascii="Arial" w:eastAsia="Times New Roman" w:hAnsi="Arial" w:cs="Arial"/>
          <w:sz w:val="18"/>
          <w:szCs w:val="18"/>
          <w:lang w:eastAsia="pl-PL"/>
        </w:rPr>
        <w:t xml:space="preserve">prowadzonego przez </w:t>
      </w:r>
      <w:r w:rsidRPr="00092F35">
        <w:rPr>
          <w:rFonts w:ascii="Arial" w:eastAsia="Times New Roman" w:hAnsi="Arial" w:cs="Arial"/>
          <w:b/>
          <w:sz w:val="18"/>
          <w:szCs w:val="18"/>
          <w:lang w:eastAsia="pl-PL"/>
        </w:rPr>
        <w:t>Powiatowy Zarząd Dróg w Kępnie z siedzibą w Słupi p/Kępnem</w:t>
      </w:r>
      <w:r w:rsidR="00BC121E" w:rsidRPr="00092F35">
        <w:rPr>
          <w:rFonts w:ascii="Arial" w:eastAsia="Times New Roman" w:hAnsi="Arial" w:cs="Arial"/>
          <w:b/>
          <w:sz w:val="18"/>
          <w:szCs w:val="18"/>
          <w:lang w:eastAsia="pl-PL"/>
        </w:rPr>
        <w:t>,</w:t>
      </w:r>
      <w:r w:rsidR="00BC121E" w:rsidRPr="00092F35">
        <w:rPr>
          <w:rFonts w:ascii="Arial" w:eastAsia="Times New Roman" w:hAnsi="Arial" w:cs="Arial"/>
          <w:sz w:val="18"/>
          <w:szCs w:val="18"/>
          <w:lang w:eastAsia="pl-PL"/>
        </w:rPr>
        <w:t xml:space="preserve"> oświadczam</w:t>
      </w:r>
      <w:r w:rsidR="00BC121E" w:rsidRPr="00092F35">
        <w:rPr>
          <w:rFonts w:ascii="Arial" w:eastAsia="Times New Roman" w:hAnsi="Arial" w:cs="Arial"/>
          <w:bCs/>
          <w:sz w:val="18"/>
          <w:szCs w:val="18"/>
          <w:lang w:eastAsia="pl-PL"/>
        </w:rPr>
        <w:t>, że:</w:t>
      </w:r>
    </w:p>
    <w:p w14:paraId="38CC4B93" w14:textId="77777777" w:rsidR="00BC121E" w:rsidRPr="00092F35" w:rsidRDefault="00A64FCF" w:rsidP="00D62E6E">
      <w:pPr>
        <w:spacing w:after="120" w:line="360" w:lineRule="auto"/>
        <w:jc w:val="both"/>
        <w:rPr>
          <w:rFonts w:ascii="Arial" w:eastAsia="Times New Roman" w:hAnsi="Arial" w:cs="Arial"/>
          <w:b/>
          <w:bCs/>
          <w:sz w:val="18"/>
          <w:szCs w:val="18"/>
          <w:u w:val="single"/>
          <w:lang w:eastAsia="pl-PL"/>
        </w:rPr>
      </w:pPr>
      <w:r w:rsidRPr="00092F35">
        <w:rPr>
          <w:rFonts w:ascii="Arial" w:eastAsia="Times New Roman" w:hAnsi="Arial" w:cs="Arial"/>
          <w:b/>
          <w:bCs/>
          <w:sz w:val="18"/>
          <w:szCs w:val="18"/>
        </w:rPr>
        <w:t xml:space="preserve">Nie przynależę / Przynależę </w:t>
      </w:r>
      <w:r w:rsidRPr="00092F35">
        <w:rPr>
          <w:rFonts w:ascii="Arial" w:eastAsia="Times New Roman" w:hAnsi="Arial" w:cs="Arial"/>
          <w:b/>
          <w:bCs/>
          <w:color w:val="0070C0"/>
          <w:sz w:val="18"/>
          <w:szCs w:val="18"/>
        </w:rPr>
        <w:t xml:space="preserve">* </w:t>
      </w:r>
      <w:r w:rsidR="00BC121E" w:rsidRPr="00092F35">
        <w:rPr>
          <w:rFonts w:ascii="Arial" w:eastAsia="Times New Roman" w:hAnsi="Arial" w:cs="Arial"/>
          <w:sz w:val="18"/>
          <w:szCs w:val="18"/>
          <w:lang w:eastAsia="pl-PL"/>
        </w:rPr>
        <w:t>do tej samej grupy kapitałowej, w rozumieniu ustawy z dnia 16 lutego 2007 r.</w:t>
      </w:r>
      <w:r w:rsidRPr="00092F35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BC121E" w:rsidRPr="00092F35">
        <w:rPr>
          <w:rFonts w:ascii="Arial" w:eastAsia="Times New Roman" w:hAnsi="Arial" w:cs="Arial"/>
          <w:sz w:val="18"/>
          <w:szCs w:val="18"/>
          <w:lang w:eastAsia="pl-PL"/>
        </w:rPr>
        <w:t>o ochronie konkurencji i konsumentów (</w:t>
      </w:r>
      <w:r w:rsidR="003030B3" w:rsidRPr="00092F35">
        <w:rPr>
          <w:rFonts w:ascii="Arial" w:eastAsia="Times New Roman" w:hAnsi="Arial" w:cs="Arial"/>
          <w:sz w:val="18"/>
          <w:szCs w:val="18"/>
          <w:lang w:eastAsia="pl-PL"/>
        </w:rPr>
        <w:t>t.j. Dz.U. 2024 poz. 1616</w:t>
      </w:r>
      <w:r w:rsidR="00BC121E" w:rsidRPr="00092F35">
        <w:rPr>
          <w:rFonts w:ascii="Arial" w:eastAsia="Times New Roman" w:hAnsi="Arial" w:cs="Arial"/>
          <w:sz w:val="18"/>
          <w:szCs w:val="18"/>
          <w:lang w:eastAsia="pl-PL"/>
        </w:rPr>
        <w:t>), z innym Wykonawcą, który złożył odrębną ofertę w niniejszym postępowaniu</w:t>
      </w:r>
      <w:r w:rsidR="00067B62" w:rsidRPr="00092F35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107C1F92" w14:textId="77777777" w:rsidR="00BF69A4" w:rsidRPr="00092F35" w:rsidRDefault="00BF69A4" w:rsidP="00D62E6E">
      <w:pPr>
        <w:spacing w:before="240" w:after="120" w:line="36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092F35">
        <w:rPr>
          <w:rFonts w:ascii="Arial" w:eastAsia="Times New Roman" w:hAnsi="Arial" w:cs="Arial"/>
          <w:sz w:val="18"/>
          <w:szCs w:val="18"/>
          <w:lang w:eastAsia="pl-PL"/>
        </w:rPr>
        <w:t>Do tej samej grupy kapitałowej należą następujące podmioty:</w:t>
      </w:r>
      <w:r w:rsidR="00CF03EF" w:rsidRPr="00092F35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1E4022" w:rsidRPr="00092F35">
        <w:rPr>
          <w:rFonts w:ascii="Arial" w:eastAsia="Times New Roman" w:hAnsi="Arial" w:cs="Arial"/>
          <w:b/>
          <w:bCs/>
          <w:color w:val="0070C0"/>
          <w:sz w:val="18"/>
          <w:szCs w:val="18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2"/>
        <w:gridCol w:w="5485"/>
      </w:tblGrid>
      <w:tr w:rsidR="00BC121E" w:rsidRPr="00092F35" w14:paraId="41BC00FF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3DD5D" w14:textId="77777777" w:rsidR="00BC121E" w:rsidRPr="00092F35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92F3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EA89" w14:textId="77777777" w:rsidR="00BC121E" w:rsidRPr="00092F35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92F3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7AFC" w14:textId="77777777" w:rsidR="00BC121E" w:rsidRPr="00092F35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92F3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Adres podmiotu</w:t>
            </w:r>
          </w:p>
        </w:tc>
      </w:tr>
      <w:tr w:rsidR="00BC121E" w:rsidRPr="00092F35" w14:paraId="6A31E7B7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FC65" w14:textId="77777777" w:rsidR="00BC121E" w:rsidRPr="00092F35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92F3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8CA6" w14:textId="77777777" w:rsidR="00BC121E" w:rsidRPr="00092F3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B3F7" w14:textId="77777777" w:rsidR="00BC121E" w:rsidRPr="00092F3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BC121E" w:rsidRPr="00092F35" w14:paraId="07A9FD65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34148" w14:textId="77777777" w:rsidR="00BC121E" w:rsidRPr="00092F35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092F3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2CEB" w14:textId="77777777" w:rsidR="00BC121E" w:rsidRPr="00092F3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EAF8" w14:textId="77777777" w:rsidR="00BC121E" w:rsidRPr="00092F3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6AC23E" w14:textId="77777777" w:rsidR="00BC121E" w:rsidRPr="00092F35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092F35">
        <w:rPr>
          <w:rFonts w:ascii="Arial" w:eastAsia="Times New Roman" w:hAnsi="Arial" w:cs="Arial"/>
          <w:sz w:val="18"/>
          <w:szCs w:val="18"/>
          <w:u w:val="single"/>
          <w:lang w:eastAsia="pl-PL"/>
        </w:rPr>
        <w:t>Uwaga</w:t>
      </w:r>
    </w:p>
    <w:p w14:paraId="5DAA80FD" w14:textId="77777777" w:rsidR="00BC121E" w:rsidRPr="00092F35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ascii="Arial" w:eastAsia="Times New Roman" w:hAnsi="Arial" w:cs="Arial"/>
          <w:iCs/>
          <w:sz w:val="18"/>
          <w:szCs w:val="18"/>
          <w:lang w:eastAsia="pl-PL"/>
        </w:rPr>
      </w:pPr>
      <w:r w:rsidRPr="00092F35">
        <w:rPr>
          <w:rFonts w:ascii="Arial" w:eastAsia="Times New Roman" w:hAnsi="Arial" w:cs="Arial"/>
          <w:iCs/>
          <w:sz w:val="18"/>
          <w:szCs w:val="18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71235A26" w14:textId="77777777" w:rsidR="00067B62" w:rsidRPr="00092F35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color w:val="0070C0"/>
          <w:sz w:val="18"/>
          <w:szCs w:val="18"/>
          <w:lang w:eastAsia="pl-PL"/>
        </w:rPr>
      </w:pPr>
      <w:r w:rsidRPr="00092F35">
        <w:rPr>
          <w:rFonts w:ascii="Arial" w:eastAsia="Times New Roman" w:hAnsi="Arial" w:cs="Arial"/>
          <w:color w:val="0070C0"/>
          <w:sz w:val="18"/>
          <w:szCs w:val="18"/>
          <w:lang w:eastAsia="pl-PL"/>
        </w:rPr>
        <w:t>*</w:t>
      </w:r>
      <w:r w:rsidRPr="00092F35">
        <w:rPr>
          <w:rFonts w:ascii="Arial" w:eastAsia="Times New Roman" w:hAnsi="Arial" w:cs="Arial"/>
          <w:color w:val="0070C0"/>
          <w:sz w:val="18"/>
          <w:szCs w:val="18"/>
          <w:vertAlign w:val="subscript"/>
          <w:lang w:eastAsia="pl-PL"/>
        </w:rPr>
        <w:t xml:space="preserve"> </w:t>
      </w:r>
      <w:r w:rsidR="00CF03EF" w:rsidRPr="00092F35">
        <w:rPr>
          <w:rFonts w:ascii="Arial" w:eastAsia="Times New Roman" w:hAnsi="Arial" w:cs="Arial"/>
          <w:color w:val="0070C0"/>
          <w:sz w:val="18"/>
          <w:szCs w:val="18"/>
          <w:vertAlign w:val="subscript"/>
          <w:lang w:eastAsia="pl-PL"/>
        </w:rPr>
        <w:t xml:space="preserve">  </w:t>
      </w:r>
      <w:r w:rsidR="00CF03EF" w:rsidRPr="00092F35">
        <w:rPr>
          <w:rFonts w:ascii="Arial" w:eastAsia="Times New Roman" w:hAnsi="Arial" w:cs="Arial"/>
          <w:color w:val="0070C0"/>
          <w:sz w:val="18"/>
          <w:szCs w:val="18"/>
          <w:lang w:eastAsia="pl-PL"/>
        </w:rPr>
        <w:t>Niepotrzebne skreślić lub usunąć</w:t>
      </w:r>
    </w:p>
    <w:p w14:paraId="744667C0" w14:textId="77777777" w:rsidR="00CF03EF" w:rsidRPr="00092F35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ascii="Arial" w:eastAsia="Times New Roman" w:hAnsi="Arial" w:cs="Arial"/>
          <w:b/>
          <w:bCs/>
          <w:color w:val="0070C0"/>
          <w:sz w:val="18"/>
          <w:szCs w:val="18"/>
          <w:vertAlign w:val="superscript"/>
          <w:lang w:eastAsia="pl-PL"/>
        </w:rPr>
      </w:pPr>
      <w:r w:rsidRPr="00092F35">
        <w:rPr>
          <w:rFonts w:ascii="Arial" w:eastAsia="Times New Roman" w:hAnsi="Arial" w:cs="Arial"/>
          <w:color w:val="0070C0"/>
          <w:sz w:val="18"/>
          <w:szCs w:val="18"/>
          <w:lang w:eastAsia="pl-PL"/>
        </w:rPr>
        <w:t>** Wypełnić jeżeli dotyczy</w:t>
      </w:r>
    </w:p>
    <w:p w14:paraId="4C072C02" w14:textId="77777777" w:rsidR="00067B62" w:rsidRPr="00092F35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ascii="Arial" w:eastAsia="Times New Roman" w:hAnsi="Arial" w:cs="Arial"/>
          <w:iCs/>
          <w:sz w:val="18"/>
          <w:szCs w:val="18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092F35" w14:paraId="7DACA8A6" w14:textId="77777777" w:rsidTr="00620E37">
        <w:tc>
          <w:tcPr>
            <w:tcW w:w="2660" w:type="dxa"/>
          </w:tcPr>
          <w:p w14:paraId="4A301AEC" w14:textId="77777777" w:rsidR="00BC121E" w:rsidRPr="00092F35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</w:p>
          <w:p w14:paraId="3285B38A" w14:textId="77777777" w:rsidR="00BC121E" w:rsidRPr="00092F35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092F35">
              <w:rPr>
                <w:rFonts w:ascii="Arial" w:eastAsia="Times New Roman" w:hAnsi="Arial" w:cs="Arial"/>
                <w:i/>
                <w:sz w:val="18"/>
                <w:szCs w:val="18"/>
                <w:vertAlign w:val="superscript"/>
                <w:lang w:eastAsia="pl-PL"/>
              </w:rPr>
              <w:t>.....................................</w:t>
            </w:r>
          </w:p>
          <w:p w14:paraId="4E458CE0" w14:textId="77777777" w:rsidR="00BC121E" w:rsidRPr="00092F35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092F35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BC121E" w:rsidRPr="00092F35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data</w:t>
            </w:r>
            <w:r w:rsidRPr="00092F35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5D3A3BC0" w14:textId="77777777" w:rsidR="00BC121E" w:rsidRPr="00092F35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</w:p>
          <w:p w14:paraId="1E130E71" w14:textId="77777777" w:rsidR="00BC121E" w:rsidRPr="00092F35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sz w:val="18"/>
                <w:szCs w:val="18"/>
                <w:vertAlign w:val="superscript"/>
                <w:lang w:eastAsia="pl-PL"/>
              </w:rPr>
            </w:pPr>
            <w:r w:rsidRPr="00092F35">
              <w:rPr>
                <w:rFonts w:ascii="Arial" w:eastAsia="Times New Roman" w:hAnsi="Arial" w:cs="Arial"/>
                <w:i/>
                <w:sz w:val="18"/>
                <w:szCs w:val="18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C1DC8C9" w14:textId="414D0FAA" w:rsidR="00BC121E" w:rsidRPr="00092F35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</w:pPr>
            <w:r w:rsidRPr="00092F35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[</w:t>
            </w:r>
            <w:r w:rsidR="00D9787B" w:rsidRPr="00092F35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092F35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092F35">
              <w:rPr>
                <w:rFonts w:ascii="Arial" w:eastAsia="Times New Roman" w:hAnsi="Arial" w:cs="Arial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63CEDC24" w14:textId="77777777" w:rsidR="00106AC7" w:rsidRPr="00092F35" w:rsidRDefault="00106AC7" w:rsidP="001E4022">
      <w:pPr>
        <w:rPr>
          <w:sz w:val="18"/>
          <w:szCs w:val="18"/>
        </w:rPr>
      </w:pPr>
    </w:p>
    <w:sectPr w:rsidR="00106AC7" w:rsidRPr="00092F35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05A85" w14:textId="77777777" w:rsidR="00571A17" w:rsidRDefault="00571A17">
      <w:r>
        <w:separator/>
      </w:r>
    </w:p>
  </w:endnote>
  <w:endnote w:type="continuationSeparator" w:id="0">
    <w:p w14:paraId="26B186FA" w14:textId="77777777" w:rsidR="00571A17" w:rsidRDefault="00571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34918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17FCCE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C737F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4C7B797" w14:textId="14E2144A" w:rsidR="009A4CD3" w:rsidRDefault="00EA5D70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515E5D3" wp14:editId="2ED0A1F6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54529051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3CA0E5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7CDAD745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FC452" w14:textId="77777777" w:rsidR="00D9787B" w:rsidRDefault="00D978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2CAFC" w14:textId="77777777" w:rsidR="00571A17" w:rsidRDefault="00571A17">
      <w:r>
        <w:separator/>
      </w:r>
    </w:p>
  </w:footnote>
  <w:footnote w:type="continuationSeparator" w:id="0">
    <w:p w14:paraId="75AF9740" w14:textId="77777777" w:rsidR="00571A17" w:rsidRDefault="00571A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C4BDD" w14:textId="77777777" w:rsidR="00D9787B" w:rsidRDefault="00D978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BC2B8" w14:textId="77777777" w:rsidR="00D9787B" w:rsidRDefault="00D9787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8CB9" w14:textId="77777777" w:rsidR="00D9787B" w:rsidRDefault="00D978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077878">
    <w:abstractNumId w:val="13"/>
  </w:num>
  <w:num w:numId="2" w16cid:durableId="1020931788">
    <w:abstractNumId w:val="0"/>
  </w:num>
  <w:num w:numId="3" w16cid:durableId="1911646219">
    <w:abstractNumId w:val="11"/>
  </w:num>
  <w:num w:numId="4" w16cid:durableId="1292058351">
    <w:abstractNumId w:val="8"/>
  </w:num>
  <w:num w:numId="5" w16cid:durableId="413089270">
    <w:abstractNumId w:val="7"/>
  </w:num>
  <w:num w:numId="6" w16cid:durableId="994262450">
    <w:abstractNumId w:val="1"/>
  </w:num>
  <w:num w:numId="7" w16cid:durableId="110054724">
    <w:abstractNumId w:val="6"/>
  </w:num>
  <w:num w:numId="8" w16cid:durableId="32652882">
    <w:abstractNumId w:val="3"/>
  </w:num>
  <w:num w:numId="9" w16cid:durableId="475298253">
    <w:abstractNumId w:val="2"/>
  </w:num>
  <w:num w:numId="10" w16cid:durableId="1890922562">
    <w:abstractNumId w:val="5"/>
  </w:num>
  <w:num w:numId="11" w16cid:durableId="551700008">
    <w:abstractNumId w:val="10"/>
  </w:num>
  <w:num w:numId="12" w16cid:durableId="905795462">
    <w:abstractNumId w:val="4"/>
  </w:num>
  <w:num w:numId="13" w16cid:durableId="2057076224">
    <w:abstractNumId w:val="9"/>
  </w:num>
  <w:num w:numId="14" w16cid:durableId="71388669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335"/>
    <w:rsid w:val="0000184A"/>
    <w:rsid w:val="00007C1C"/>
    <w:rsid w:val="00012997"/>
    <w:rsid w:val="000621A2"/>
    <w:rsid w:val="00067B62"/>
    <w:rsid w:val="000719DC"/>
    <w:rsid w:val="00075CEC"/>
    <w:rsid w:val="000807AB"/>
    <w:rsid w:val="00092F35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538D8"/>
    <w:rsid w:val="00360BC3"/>
    <w:rsid w:val="003E5D20"/>
    <w:rsid w:val="003F0335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71A17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53F19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9787B"/>
    <w:rsid w:val="00DD482A"/>
    <w:rsid w:val="00DE0396"/>
    <w:rsid w:val="00DE0405"/>
    <w:rsid w:val="00DE252B"/>
    <w:rsid w:val="00E0229C"/>
    <w:rsid w:val="00E37A20"/>
    <w:rsid w:val="00E9061B"/>
    <w:rsid w:val="00EA5D70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97509E"/>
  <w15:chartTrackingRefBased/>
  <w15:docId w15:val="{FCBBD84A-9BE4-4795-BD53-BB111E498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ENA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Dziergwa</dc:creator>
  <cp:keywords/>
  <cp:lastModifiedBy>Bożena Dziergwa</cp:lastModifiedBy>
  <cp:revision>2</cp:revision>
  <cp:lastPrinted>2010-01-07T09:39:00Z</cp:lastPrinted>
  <dcterms:created xsi:type="dcterms:W3CDTF">2026-04-23T11:34:00Z</dcterms:created>
  <dcterms:modified xsi:type="dcterms:W3CDTF">2026-04-23T11:34:00Z</dcterms:modified>
</cp:coreProperties>
</file>